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41"/>
        <w:gridCol w:w="7767"/>
      </w:tblGrid>
      <w:tr w:rsidR="00752B06" w14:paraId="516F9B34" w14:textId="77777777" w:rsidTr="00C46183">
        <w:trPr>
          <w:trHeight w:val="929"/>
        </w:trPr>
        <w:tc>
          <w:tcPr>
            <w:tcW w:w="1341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77777777" w:rsidR="00710C65" w:rsidRDefault="00962923">
            <w:r>
              <w:t>Mahmudiye Atçılık Meslek Yüksekokulu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77777777"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6FF895D2" w:rsidR="00E415A5" w:rsidRPr="000770A6" w:rsidRDefault="00B679F1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2EB2AF0B" w:rsidR="00E415A5" w:rsidRPr="000770A6" w:rsidRDefault="00B679F1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316BF041" w:rsidR="00E415A5" w:rsidRPr="000770A6" w:rsidRDefault="00FF429E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39B8B0B8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679F1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56C41DBF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B679F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7D6068BE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50F49213" w:rsidR="00752B06" w:rsidRDefault="00B679F1">
            <w:r>
              <w:t>KARİYER PLANLAMA</w:t>
            </w:r>
            <w:r w:rsidR="001576FE" w:rsidRPr="001576FE">
              <w:t xml:space="preserve">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4D7CB613" w:rsidR="00BC64F5" w:rsidRDefault="00B679F1">
            <w:r>
              <w:t>KARİYER PLANLAMA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18D82DEF" w:rsidR="00752B06" w:rsidRDefault="00B679F1">
            <w:r>
              <w:t xml:space="preserve">KARİYER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4A328584" w:rsidR="00752B06" w:rsidRDefault="00B679F1">
            <w:r w:rsidRPr="00B679F1">
              <w:t>Career planning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2FCE227D" w:rsidR="00752B06" w:rsidRDefault="00B679F1">
            <w:r w:rsidRPr="00B679F1">
              <w:t xml:space="preserve">Career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36DD72C2" w:rsidR="00752B06" w:rsidRDefault="00B679F1">
            <w:pPr>
              <w:jc w:val="center"/>
            </w:pPr>
            <w:r>
              <w:t>X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77777777"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120DCF7C"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77777777"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77777777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7EF99424" w:rsidR="00130F7E" w:rsidRDefault="00146EAB" w:rsidP="00CF241C">
            <w:pPr>
              <w:jc w:val="center"/>
            </w:pPr>
            <w: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47B52CF4" w:rsidR="00130F7E" w:rsidRDefault="00130F7E" w:rsidP="00CF241C">
            <w:pPr>
              <w:jc w:val="center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4EB811E0" w:rsidR="00130F7E" w:rsidRDefault="00B679F1" w:rsidP="00CF241C">
            <w:r>
              <w:t>4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0BE2623A" w14:textId="77777777" w:rsidR="00DA680F" w:rsidRDefault="00DA680F"/>
          <w:p w14:paraId="719E14B7" w14:textId="6759B0F7" w:rsidR="00273C68" w:rsidRDefault="009500D9">
            <w:r>
              <w:t xml:space="preserve"> </w:t>
            </w:r>
            <w:r w:rsidR="00B40F50">
              <w:t>Teorik</w:t>
            </w:r>
            <w:r>
              <w:t xml:space="preserve"> </w:t>
            </w:r>
            <w:r w:rsidR="001576FE">
              <w:t>dersliklerde</w:t>
            </w:r>
            <w:r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3A7F1AA6" w:rsidR="00E16FDB" w:rsidRDefault="00822FBB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2FF32643" w:rsidR="00E16FDB" w:rsidRDefault="00B679F1">
            <w:r w:rsidRPr="00B679F1">
              <w:t>KARİYER PLANLAMA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58AF7D5A" w:rsidR="00E16FDB" w:rsidRDefault="00B679F1" w:rsidP="001C043F">
            <w:pPr>
              <w:jc w:val="center"/>
            </w:pPr>
            <w: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50D37914" w:rsidR="00E16FDB" w:rsidRPr="00973558" w:rsidRDefault="00B679F1" w:rsidP="002F45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5F68C17B" w:rsidR="00E16FDB" w:rsidRDefault="00E16FDB" w:rsidP="001C043F">
            <w:pPr>
              <w:jc w:val="center"/>
            </w:pPr>
          </w:p>
        </w:tc>
      </w:tr>
      <w:tr w:rsidR="00B679F1" w14:paraId="081150E6" w14:textId="77777777" w:rsidTr="00A92F8D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0525E7B4" w:rsidR="00B679F1" w:rsidRDefault="00B679F1" w:rsidP="00B679F1">
            <w:r>
              <w:t>Kırıkkale Üniversitesi</w:t>
            </w:r>
          </w:p>
        </w:tc>
        <w:tc>
          <w:tcPr>
            <w:tcW w:w="3470" w:type="dxa"/>
            <w:shd w:val="clear" w:color="auto" w:fill="auto"/>
          </w:tcPr>
          <w:p w14:paraId="13C5673F" w14:textId="2FEEA043" w:rsidR="00B679F1" w:rsidRDefault="00B679F1" w:rsidP="00B679F1">
            <w:r w:rsidRPr="00B36B3A">
              <w:t>KARİYER PLANLAMA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1A36A9DA" w:rsidR="00B679F1" w:rsidRDefault="00B679F1" w:rsidP="00B679F1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4B479F49" w:rsidR="00B679F1" w:rsidRDefault="00B679F1" w:rsidP="00B679F1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77777777" w:rsidR="00B679F1" w:rsidRDefault="00B679F1" w:rsidP="00B679F1">
            <w:pPr>
              <w:jc w:val="center"/>
            </w:pPr>
          </w:p>
        </w:tc>
      </w:tr>
      <w:tr w:rsidR="00B679F1" w14:paraId="48088C44" w14:textId="77777777" w:rsidTr="00A92F8D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41A4DCAA" w:rsidR="00B679F1" w:rsidRDefault="00B679F1" w:rsidP="00B679F1">
            <w:r>
              <w:t>Karabük Üniversitesi</w:t>
            </w:r>
          </w:p>
        </w:tc>
        <w:tc>
          <w:tcPr>
            <w:tcW w:w="3470" w:type="dxa"/>
            <w:shd w:val="clear" w:color="auto" w:fill="auto"/>
          </w:tcPr>
          <w:p w14:paraId="4BC4165A" w14:textId="0615C1B2" w:rsidR="00B679F1" w:rsidRDefault="00B679F1" w:rsidP="00B679F1">
            <w:r w:rsidRPr="00B36B3A">
              <w:t>KARİYER PLANLAMA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9A4972" w14:textId="14352C3B" w:rsidR="00B679F1" w:rsidRDefault="00B679F1" w:rsidP="00B679F1">
            <w:pPr>
              <w:jc w:val="center"/>
            </w:pPr>
            <w: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56EE9286" w:rsidR="00B679F1" w:rsidRPr="004D2264" w:rsidRDefault="00B679F1" w:rsidP="00B679F1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6CC325D" w:rsidR="00B679F1" w:rsidRDefault="00B679F1" w:rsidP="00B679F1">
            <w:pPr>
              <w:jc w:val="center"/>
            </w:pPr>
          </w:p>
        </w:tc>
      </w:tr>
      <w:tr w:rsidR="00B679F1" w14:paraId="363BBD36" w14:textId="77777777" w:rsidTr="00A92F8D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3FE362A0" w:rsidR="00B679F1" w:rsidRDefault="00B679F1" w:rsidP="00B679F1">
            <w:r>
              <w:t>İstanbul Üniversitesi</w:t>
            </w:r>
          </w:p>
        </w:tc>
        <w:tc>
          <w:tcPr>
            <w:tcW w:w="3470" w:type="dxa"/>
            <w:shd w:val="clear" w:color="auto" w:fill="auto"/>
          </w:tcPr>
          <w:p w14:paraId="315025AF" w14:textId="23A7FCFB" w:rsidR="00B679F1" w:rsidRDefault="00B679F1" w:rsidP="00B679F1">
            <w:r w:rsidRPr="00B36B3A">
              <w:t>KARİYER PLANLAMA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C282C3" w14:textId="7DC4FF7A" w:rsidR="00B679F1" w:rsidRDefault="00B679F1" w:rsidP="00B679F1">
            <w:pPr>
              <w:jc w:val="center"/>
            </w:pPr>
            <w:r>
              <w:t>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0790EE4C" w:rsidR="00B679F1" w:rsidRDefault="00B679F1" w:rsidP="00B679F1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7777777" w:rsidR="00B679F1" w:rsidRDefault="00B679F1" w:rsidP="00B679F1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0964EF0A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5E129181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77777777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77777777"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14:paraId="2B33F019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5BF551F8" w14:textId="1E43DAFA" w:rsidR="002930D9" w:rsidRPr="001C043F" w:rsidRDefault="005F052B" w:rsidP="00E65A3B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D5684DC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0BD672FA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028EB272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37607E34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7A1BDBFD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3D05A262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1C3360F8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14:paraId="372F31C7" w14:textId="77777777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14:paraId="19D36735" w14:textId="77777777"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5E2B1E1D" w14:textId="77777777" w:rsidR="002930D9" w:rsidRPr="001C043F" w:rsidRDefault="002930D9" w:rsidP="00E65A3B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DF208" w14:textId="77777777" w:rsidR="00070BB0" w:rsidRDefault="00070BB0">
      <w:r>
        <w:separator/>
      </w:r>
    </w:p>
  </w:endnote>
  <w:endnote w:type="continuationSeparator" w:id="0">
    <w:p w14:paraId="7B05D88E" w14:textId="77777777" w:rsidR="00070BB0" w:rsidRDefault="0007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89707" w14:textId="77777777" w:rsidR="00070BB0" w:rsidRDefault="00070BB0">
      <w:r>
        <w:separator/>
      </w:r>
    </w:p>
  </w:footnote>
  <w:footnote w:type="continuationSeparator" w:id="0">
    <w:p w14:paraId="3F738766" w14:textId="77777777" w:rsidR="00070BB0" w:rsidRDefault="00070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2.25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44190"/>
    <w:rsid w:val="00050422"/>
    <w:rsid w:val="000536BE"/>
    <w:rsid w:val="00053FCE"/>
    <w:rsid w:val="00070BB0"/>
    <w:rsid w:val="000770A6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22D38"/>
    <w:rsid w:val="00130F7E"/>
    <w:rsid w:val="00135AA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71139"/>
    <w:rsid w:val="00480F0E"/>
    <w:rsid w:val="004845EE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22FBB"/>
    <w:rsid w:val="00872B1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B13C14"/>
    <w:rsid w:val="00B16178"/>
    <w:rsid w:val="00B40F50"/>
    <w:rsid w:val="00B5167A"/>
    <w:rsid w:val="00B54369"/>
    <w:rsid w:val="00B679F1"/>
    <w:rsid w:val="00B75D90"/>
    <w:rsid w:val="00B772A1"/>
    <w:rsid w:val="00B80629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46183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A2C38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  <w:rsid w:val="00FF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23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9</cp:revision>
  <cp:lastPrinted>2005-07-08T14:54:00Z</cp:lastPrinted>
  <dcterms:created xsi:type="dcterms:W3CDTF">2022-09-05T13:39:00Z</dcterms:created>
  <dcterms:modified xsi:type="dcterms:W3CDTF">2024-07-29T18:30:00Z</dcterms:modified>
</cp:coreProperties>
</file>